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AD0" w:rsidRPr="00B1604C" w:rsidRDefault="005D4AD0" w:rsidP="005D4AD0">
      <w:pPr>
        <w:ind w:left="7920"/>
        <w:contextualSpacing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>
        <w:rPr>
          <w:rFonts w:asciiTheme="minorHAnsi" w:hAnsiTheme="minorHAnsi" w:cstheme="minorHAnsi"/>
          <w:sz w:val="20"/>
          <w:szCs w:val="20"/>
        </w:rPr>
        <w:t>B</w:t>
      </w:r>
    </w:p>
    <w:p w:rsidR="005D4AD0" w:rsidRPr="00B1604C" w:rsidRDefault="005D4AD0" w:rsidP="005D4AD0">
      <w:pPr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B1604C">
        <w:rPr>
          <w:rFonts w:asciiTheme="minorHAnsi" w:hAnsiTheme="minorHAnsi" w:cstheme="minorHAnsi"/>
          <w:bCs/>
          <w:sz w:val="20"/>
          <w:szCs w:val="20"/>
        </w:rPr>
        <w:t>PONUDNIK</w:t>
      </w:r>
    </w:p>
    <w:p w:rsidR="005D4AD0" w:rsidRPr="00DC3218" w:rsidRDefault="005D4AD0" w:rsidP="005D4AD0">
      <w:pPr>
        <w:rPr>
          <w:rFonts w:asciiTheme="minorHAnsi" w:hAnsiTheme="minorHAnsi"/>
          <w:sz w:val="20"/>
          <w:szCs w:val="20"/>
        </w:rPr>
      </w:pPr>
    </w:p>
    <w:p w:rsidR="005D4AD0" w:rsidRPr="00B1604C" w:rsidRDefault="005D4AD0" w:rsidP="005D4AD0">
      <w:pPr>
        <w:rPr>
          <w:rFonts w:asciiTheme="minorHAnsi" w:hAnsiTheme="minorHAnsi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1852272736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1852272736"/>
    </w:p>
    <w:p w:rsidR="005D4AD0" w:rsidRPr="00DC3218" w:rsidRDefault="005D4AD0" w:rsidP="005D4AD0">
      <w:pPr>
        <w:rPr>
          <w:rFonts w:asciiTheme="minorHAnsi" w:hAnsiTheme="minorHAnsi"/>
          <w:sz w:val="20"/>
          <w:szCs w:val="20"/>
        </w:rPr>
      </w:pPr>
    </w:p>
    <w:p w:rsidR="005D4AD0" w:rsidRPr="00DC3218" w:rsidRDefault="005D4AD0" w:rsidP="005D4AD0">
      <w:pPr>
        <w:rPr>
          <w:rFonts w:asciiTheme="minorHAnsi" w:hAnsiTheme="minorHAnsi"/>
          <w:sz w:val="20"/>
          <w:szCs w:val="20"/>
        </w:rPr>
      </w:pPr>
    </w:p>
    <w:p w:rsidR="005D4AD0" w:rsidRPr="00DC3218" w:rsidRDefault="005D4AD0" w:rsidP="005D4AD0">
      <w:pPr>
        <w:pStyle w:val="Naslov8"/>
        <w:spacing w:before="0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PREDRAČUN ZA SKLOP 2</w:t>
      </w:r>
    </w:p>
    <w:p w:rsidR="005D4AD0" w:rsidRDefault="005D4AD0" w:rsidP="005D4AD0">
      <w:pPr>
        <w:rPr>
          <w:rFonts w:asciiTheme="minorHAnsi" w:hAnsiTheme="minorHAnsi"/>
          <w:sz w:val="20"/>
          <w:szCs w:val="20"/>
        </w:rPr>
      </w:pPr>
    </w:p>
    <w:p w:rsidR="005D4AD0" w:rsidRPr="00B1604C" w:rsidRDefault="005D4AD0" w:rsidP="005D4AD0">
      <w:pPr>
        <w:rPr>
          <w:rFonts w:asciiTheme="minorHAnsi" w:hAnsiTheme="minorHAnsi"/>
          <w:sz w:val="20"/>
          <w:szCs w:val="20"/>
        </w:rPr>
      </w:pPr>
    </w:p>
    <w:p w:rsidR="005D4AD0" w:rsidRDefault="005D4AD0" w:rsidP="005D4AD0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>SERVIS OBSTOJEČE STROJNE OPREME</w:t>
      </w:r>
    </w:p>
    <w:p w:rsidR="005D4AD0" w:rsidRDefault="005D4AD0" w:rsidP="005D4AD0">
      <w:pPr>
        <w:rPr>
          <w:rFonts w:asciiTheme="minorHAnsi" w:hAnsiTheme="minorHAnsi"/>
          <w:sz w:val="20"/>
          <w:szCs w:val="20"/>
        </w:rPr>
      </w:pPr>
    </w:p>
    <w:tbl>
      <w:tblPr>
        <w:tblW w:w="907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373"/>
        <w:gridCol w:w="985"/>
        <w:gridCol w:w="989"/>
        <w:gridCol w:w="1182"/>
        <w:gridCol w:w="706"/>
        <w:gridCol w:w="1274"/>
      </w:tblGrid>
      <w:tr w:rsidR="005D4AD0" w:rsidRPr="00267CE2" w:rsidTr="00923C76">
        <w:trPr>
          <w:trHeight w:val="567"/>
        </w:trPr>
        <w:tc>
          <w:tcPr>
            <w:tcW w:w="568" w:type="dxa"/>
            <w:shd w:val="clear" w:color="auto" w:fill="F2F2F2" w:themeFill="background1" w:themeFillShade="F2"/>
            <w:vAlign w:val="center"/>
            <w:hideMark/>
          </w:tcPr>
          <w:p w:rsidR="005D4AD0" w:rsidRPr="00267CE2" w:rsidRDefault="005D4AD0" w:rsidP="00923C7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  <w:t>ZŠ</w:t>
            </w:r>
          </w:p>
        </w:tc>
        <w:tc>
          <w:tcPr>
            <w:tcW w:w="3373" w:type="dxa"/>
            <w:shd w:val="clear" w:color="auto" w:fill="F2F2F2" w:themeFill="background1" w:themeFillShade="F2"/>
            <w:vAlign w:val="center"/>
            <w:hideMark/>
          </w:tcPr>
          <w:p w:rsidR="005D4AD0" w:rsidRPr="00267CE2" w:rsidRDefault="005D4AD0" w:rsidP="00923C7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  <w:t>Opis blaga/storitve</w:t>
            </w:r>
          </w:p>
        </w:tc>
        <w:tc>
          <w:tcPr>
            <w:tcW w:w="985" w:type="dxa"/>
            <w:shd w:val="clear" w:color="auto" w:fill="F2F2F2" w:themeFill="background1" w:themeFillShade="F2"/>
            <w:vAlign w:val="center"/>
            <w:hideMark/>
          </w:tcPr>
          <w:p w:rsidR="005D4AD0" w:rsidRPr="00267CE2" w:rsidRDefault="005D4AD0" w:rsidP="00923C7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  <w:t>EM</w:t>
            </w:r>
          </w:p>
        </w:tc>
        <w:tc>
          <w:tcPr>
            <w:tcW w:w="989" w:type="dxa"/>
            <w:shd w:val="clear" w:color="auto" w:fill="F2F2F2" w:themeFill="background1" w:themeFillShade="F2"/>
            <w:vAlign w:val="center"/>
            <w:hideMark/>
          </w:tcPr>
          <w:p w:rsidR="005D4AD0" w:rsidRPr="00267CE2" w:rsidRDefault="005D4AD0" w:rsidP="00923C7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  <w:t>Količina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center"/>
            <w:hideMark/>
          </w:tcPr>
          <w:p w:rsidR="005D4AD0" w:rsidRPr="00267CE2" w:rsidRDefault="005D4AD0" w:rsidP="00923C7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  <w:t>Cena na EM brez DDV:</w:t>
            </w:r>
          </w:p>
        </w:tc>
        <w:tc>
          <w:tcPr>
            <w:tcW w:w="706" w:type="dxa"/>
            <w:shd w:val="clear" w:color="auto" w:fill="F2F2F2" w:themeFill="background1" w:themeFillShade="F2"/>
            <w:vAlign w:val="center"/>
            <w:hideMark/>
          </w:tcPr>
          <w:p w:rsidR="005D4AD0" w:rsidRPr="00267CE2" w:rsidRDefault="005D4AD0" w:rsidP="00923C7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  <w:t>DDV (%)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  <w:hideMark/>
          </w:tcPr>
          <w:p w:rsidR="005D4AD0" w:rsidRPr="00267CE2" w:rsidRDefault="005D4AD0" w:rsidP="00923C7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  <w:t>Vrednost brez DDV:</w:t>
            </w:r>
          </w:p>
        </w:tc>
      </w:tr>
      <w:tr w:rsidR="005D4AD0" w:rsidRPr="00267CE2" w:rsidTr="00923C76">
        <w:trPr>
          <w:trHeight w:val="567"/>
        </w:trPr>
        <w:tc>
          <w:tcPr>
            <w:tcW w:w="568" w:type="dxa"/>
            <w:shd w:val="clear" w:color="auto" w:fill="auto"/>
            <w:vAlign w:val="center"/>
            <w:hideMark/>
          </w:tcPr>
          <w:p w:rsidR="005D4AD0" w:rsidRPr="00267CE2" w:rsidRDefault="005D4AD0" w:rsidP="00923C7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5D4AD0" w:rsidRPr="00267CE2" w:rsidRDefault="005D4AD0" w:rsidP="00923C76">
            <w:pPr>
              <w:rPr>
                <w:rFonts w:asciiTheme="minorHAnsi" w:hAnsiTheme="minorHAnsi"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16"/>
                <w:szCs w:val="16"/>
              </w:rPr>
              <w:t>Servis na lokaciji naročnika, vključno s potnim stroškom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5D4AD0" w:rsidRPr="00267CE2" w:rsidRDefault="005D4AD0" w:rsidP="00923C76">
            <w:pPr>
              <w:jc w:val="center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ura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5D4AD0" w:rsidRPr="00267CE2" w:rsidRDefault="005D4AD0" w:rsidP="00923C76">
            <w:pPr>
              <w:jc w:val="center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20</w:t>
            </w:r>
          </w:p>
        </w:tc>
        <w:permStart w:id="685582619" w:edGrp="everyone"/>
        <w:tc>
          <w:tcPr>
            <w:tcW w:w="1182" w:type="dxa"/>
            <w:shd w:val="clear" w:color="auto" w:fill="auto"/>
            <w:vAlign w:val="center"/>
            <w:hideMark/>
          </w:tcPr>
          <w:p w:rsidR="005D4AD0" w:rsidRPr="00267CE2" w:rsidRDefault="005D4AD0" w:rsidP="00923C76">
            <w:pPr>
              <w:jc w:val="right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85582619"/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5D4AD0" w:rsidRPr="00267CE2" w:rsidRDefault="005D4AD0" w:rsidP="00923C76">
            <w:pPr>
              <w:jc w:val="center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bookmarkStart w:id="0" w:name="_GoBack"/>
        <w:permStart w:id="114972063" w:edGrp="everyone"/>
        <w:tc>
          <w:tcPr>
            <w:tcW w:w="1274" w:type="dxa"/>
            <w:shd w:val="clear" w:color="auto" w:fill="auto"/>
            <w:vAlign w:val="center"/>
            <w:hideMark/>
          </w:tcPr>
          <w:p w:rsidR="005D4AD0" w:rsidRPr="00267CE2" w:rsidRDefault="005D4AD0" w:rsidP="00923C76">
            <w:pPr>
              <w:jc w:val="right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bookmarkEnd w:id="0"/>
            <w:permEnd w:id="114972063"/>
            <w:r w:rsidRPr="00267CE2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 </w:t>
            </w:r>
          </w:p>
        </w:tc>
      </w:tr>
      <w:tr w:rsidR="005D4AD0" w:rsidRPr="00267CE2" w:rsidTr="00923C76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:rsidR="005D4AD0" w:rsidRPr="00267CE2" w:rsidRDefault="005D4AD0" w:rsidP="00923C7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  <w:t>2.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5D4AD0" w:rsidRDefault="005D4AD0" w:rsidP="00923C76">
            <w:pPr>
              <w:rPr>
                <w:rFonts w:asciiTheme="minorHAnsi" w:hAnsiTheme="minorHAnsi"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16"/>
                <w:szCs w:val="16"/>
              </w:rPr>
              <w:t>Potni strošek za odvoz in dostavo opreme za namen servisa pri ponudniku (iz sedeža naročnika)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5D4AD0" w:rsidRPr="00267CE2" w:rsidRDefault="005D4AD0" w:rsidP="00923C76">
            <w:pPr>
              <w:jc w:val="center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AD0" w:rsidRDefault="005D4AD0" w:rsidP="00923C76">
            <w:pPr>
              <w:jc w:val="center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10</w:t>
            </w:r>
          </w:p>
        </w:tc>
        <w:permStart w:id="1965299572" w:edGrp="everyone"/>
        <w:tc>
          <w:tcPr>
            <w:tcW w:w="1182" w:type="dxa"/>
            <w:shd w:val="clear" w:color="auto" w:fill="auto"/>
            <w:vAlign w:val="center"/>
          </w:tcPr>
          <w:p w:rsidR="005D4AD0" w:rsidRPr="008567C2" w:rsidRDefault="005D4AD0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65299572"/>
          </w:p>
        </w:tc>
        <w:tc>
          <w:tcPr>
            <w:tcW w:w="706" w:type="dxa"/>
            <w:shd w:val="clear" w:color="auto" w:fill="auto"/>
            <w:vAlign w:val="center"/>
          </w:tcPr>
          <w:p w:rsidR="005D4AD0" w:rsidRPr="00267CE2" w:rsidRDefault="005D4AD0" w:rsidP="00923C76">
            <w:pPr>
              <w:jc w:val="center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2142845998" w:edGrp="everyone"/>
        <w:tc>
          <w:tcPr>
            <w:tcW w:w="1274" w:type="dxa"/>
            <w:shd w:val="clear" w:color="auto" w:fill="auto"/>
            <w:vAlign w:val="center"/>
          </w:tcPr>
          <w:p w:rsidR="005D4AD0" w:rsidRPr="008567C2" w:rsidRDefault="005D4AD0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42845998"/>
          </w:p>
        </w:tc>
      </w:tr>
      <w:tr w:rsidR="005D4AD0" w:rsidRPr="00267CE2" w:rsidTr="00923C76">
        <w:trPr>
          <w:trHeight w:val="567"/>
        </w:trPr>
        <w:tc>
          <w:tcPr>
            <w:tcW w:w="568" w:type="dxa"/>
            <w:shd w:val="clear" w:color="auto" w:fill="auto"/>
            <w:vAlign w:val="center"/>
          </w:tcPr>
          <w:p w:rsidR="005D4AD0" w:rsidRPr="00267CE2" w:rsidRDefault="005D4AD0" w:rsidP="00923C76">
            <w:pPr>
              <w:jc w:val="left"/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16"/>
                <w:szCs w:val="16"/>
              </w:rPr>
              <w:t>3.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5D4AD0" w:rsidRDefault="005D4AD0" w:rsidP="00923C76">
            <w:pPr>
              <w:rPr>
                <w:rFonts w:asciiTheme="minorHAnsi" w:hAnsiTheme="minorHAnsi"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16"/>
                <w:szCs w:val="16"/>
              </w:rPr>
              <w:t>Servis pri ponudniku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5D4AD0" w:rsidRPr="00267CE2" w:rsidRDefault="005D4AD0" w:rsidP="00923C76">
            <w:pPr>
              <w:jc w:val="center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ura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D4AD0" w:rsidRDefault="005D4AD0" w:rsidP="00923C76">
            <w:pPr>
              <w:jc w:val="center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40</w:t>
            </w:r>
          </w:p>
        </w:tc>
        <w:permStart w:id="1714502525" w:edGrp="everyone"/>
        <w:tc>
          <w:tcPr>
            <w:tcW w:w="1182" w:type="dxa"/>
            <w:shd w:val="clear" w:color="auto" w:fill="auto"/>
            <w:vAlign w:val="center"/>
          </w:tcPr>
          <w:p w:rsidR="005D4AD0" w:rsidRPr="008567C2" w:rsidRDefault="005D4AD0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14502525"/>
          </w:p>
        </w:tc>
        <w:tc>
          <w:tcPr>
            <w:tcW w:w="706" w:type="dxa"/>
            <w:shd w:val="clear" w:color="auto" w:fill="auto"/>
            <w:vAlign w:val="center"/>
          </w:tcPr>
          <w:p w:rsidR="005D4AD0" w:rsidRPr="00267CE2" w:rsidRDefault="005D4AD0" w:rsidP="00923C76">
            <w:pPr>
              <w:jc w:val="center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524563182" w:edGrp="everyone"/>
        <w:tc>
          <w:tcPr>
            <w:tcW w:w="1274" w:type="dxa"/>
            <w:shd w:val="clear" w:color="auto" w:fill="auto"/>
            <w:vAlign w:val="center"/>
          </w:tcPr>
          <w:p w:rsidR="005D4AD0" w:rsidRPr="008567C2" w:rsidRDefault="005D4AD0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24563182"/>
          </w:p>
        </w:tc>
      </w:tr>
      <w:tr w:rsidR="005D4AD0" w:rsidRPr="00267CE2" w:rsidTr="00923C76">
        <w:trPr>
          <w:trHeight w:val="283"/>
        </w:trPr>
        <w:tc>
          <w:tcPr>
            <w:tcW w:w="9077" w:type="dxa"/>
            <w:gridSpan w:val="7"/>
            <w:shd w:val="clear" w:color="auto" w:fill="F2F2F2" w:themeFill="background1" w:themeFillShade="F2"/>
            <w:vAlign w:val="center"/>
          </w:tcPr>
          <w:p w:rsidR="005D4AD0" w:rsidRPr="00267CE2" w:rsidRDefault="005D4AD0" w:rsidP="00923C76">
            <w:pPr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</w:p>
        </w:tc>
      </w:tr>
      <w:tr w:rsidR="005D4AD0" w:rsidRPr="00267CE2" w:rsidTr="00923C76">
        <w:trPr>
          <w:trHeight w:val="283"/>
        </w:trPr>
        <w:tc>
          <w:tcPr>
            <w:tcW w:w="7097" w:type="dxa"/>
            <w:gridSpan w:val="5"/>
            <w:shd w:val="clear" w:color="auto" w:fill="auto"/>
            <w:vAlign w:val="center"/>
          </w:tcPr>
          <w:p w:rsidR="005D4AD0" w:rsidRPr="00267CE2" w:rsidRDefault="005D4AD0" w:rsidP="00923C76">
            <w:pPr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</w:pPr>
            <w:r w:rsidRPr="00267CE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Skupaj vrednost brez DDV (v EUR)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5D4AD0" w:rsidRPr="00267CE2" w:rsidRDefault="005D4AD0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267CE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 xml:space="preserve"> </w:t>
            </w:r>
            <w:permStart w:id="607858321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07858321"/>
          </w:p>
        </w:tc>
      </w:tr>
      <w:tr w:rsidR="005D4AD0" w:rsidRPr="00267CE2" w:rsidDel="00C47BE9" w:rsidTr="00923C76">
        <w:trPr>
          <w:trHeight w:val="283"/>
        </w:trPr>
        <w:tc>
          <w:tcPr>
            <w:tcW w:w="7097" w:type="dxa"/>
            <w:gridSpan w:val="5"/>
            <w:shd w:val="clear" w:color="auto" w:fill="auto"/>
            <w:vAlign w:val="center"/>
            <w:hideMark/>
          </w:tcPr>
          <w:p w:rsidR="005D4AD0" w:rsidRPr="00267CE2" w:rsidDel="00C47BE9" w:rsidRDefault="005D4AD0" w:rsidP="00923C76">
            <w:pPr>
              <w:jc w:val="left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Z</w:t>
            </w:r>
            <w:r w:rsidRPr="00267CE2" w:rsidDel="00C47BE9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 xml:space="preserve">nesek </w:t>
            </w:r>
            <w:r w:rsidRPr="00267CE2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DDV (v EUR)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  <w:hideMark/>
          </w:tcPr>
          <w:p w:rsidR="005D4AD0" w:rsidRPr="00267CE2" w:rsidDel="00C47BE9" w:rsidRDefault="005D4AD0" w:rsidP="00923C76">
            <w:pPr>
              <w:jc w:val="right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 w:rsidRPr="00267CE2" w:rsidDel="00C47BE9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 </w:t>
            </w:r>
            <w:permStart w:id="1831015691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31015691"/>
          </w:p>
        </w:tc>
      </w:tr>
      <w:tr w:rsidR="005D4AD0" w:rsidRPr="00267CE2" w:rsidDel="00C47BE9" w:rsidTr="00923C76">
        <w:trPr>
          <w:trHeight w:val="283"/>
        </w:trPr>
        <w:tc>
          <w:tcPr>
            <w:tcW w:w="7097" w:type="dxa"/>
            <w:gridSpan w:val="5"/>
            <w:shd w:val="clear" w:color="auto" w:fill="auto"/>
            <w:vAlign w:val="center"/>
            <w:hideMark/>
          </w:tcPr>
          <w:p w:rsidR="005D4AD0" w:rsidRPr="00267CE2" w:rsidDel="00C47BE9" w:rsidRDefault="005D4AD0" w:rsidP="00923C7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b/>
                <w:bCs/>
                <w:noProof w:val="0"/>
                <w:color w:val="000000"/>
                <w:sz w:val="16"/>
                <w:szCs w:val="16"/>
              </w:rPr>
              <w:t>Skupaj</w:t>
            </w:r>
            <w:r w:rsidRPr="00267CE2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</w:t>
            </w:r>
            <w:r w:rsidRPr="00267CE2">
              <w:rPr>
                <w:rFonts w:asciiTheme="minorHAnsi" w:hAnsiTheme="minorHAnsi"/>
                <w:b/>
                <w:bCs/>
                <w:noProof w:val="0"/>
                <w:color w:val="000000"/>
                <w:sz w:val="16"/>
                <w:szCs w:val="16"/>
              </w:rPr>
              <w:t>vrednost z DDV (v EUR)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  <w:hideMark/>
          </w:tcPr>
          <w:p w:rsidR="005D4AD0" w:rsidRPr="00267CE2" w:rsidDel="00C47BE9" w:rsidRDefault="005D4AD0" w:rsidP="00923C76">
            <w:pPr>
              <w:jc w:val="right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 w:rsidRPr="00267CE2" w:rsidDel="00C47BE9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 </w:t>
            </w:r>
            <w:permStart w:id="133442188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3442188"/>
          </w:p>
        </w:tc>
      </w:tr>
    </w:tbl>
    <w:p w:rsidR="005D4AD0" w:rsidRDefault="005D4AD0" w:rsidP="005D4AD0">
      <w:pPr>
        <w:rPr>
          <w:rFonts w:asciiTheme="minorHAnsi" w:hAnsiTheme="minorHAnsi"/>
          <w:sz w:val="20"/>
          <w:szCs w:val="20"/>
        </w:rPr>
      </w:pPr>
    </w:p>
    <w:p w:rsidR="005D4AD0" w:rsidRPr="00DC3218" w:rsidRDefault="005D4AD0" w:rsidP="005D4AD0">
      <w:pPr>
        <w:rPr>
          <w:rFonts w:asciiTheme="minorHAnsi" w:hAnsiTheme="minorHAnsi"/>
          <w:sz w:val="20"/>
          <w:szCs w:val="20"/>
        </w:rPr>
      </w:pPr>
    </w:p>
    <w:p w:rsidR="005D4AD0" w:rsidRPr="00DC3218" w:rsidRDefault="005D4AD0" w:rsidP="005D4AD0">
      <w:pPr>
        <w:rPr>
          <w:rFonts w:asciiTheme="minorHAnsi" w:hAnsiTheme="minorHAnsi"/>
          <w:sz w:val="20"/>
          <w:szCs w:val="20"/>
        </w:rPr>
      </w:pPr>
    </w:p>
    <w:p w:rsidR="005D4AD0" w:rsidRPr="00B1604C" w:rsidRDefault="005D4AD0" w:rsidP="005D4AD0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:rsidR="005D4AD0" w:rsidRPr="00B1604C" w:rsidRDefault="005D4AD0" w:rsidP="005D4AD0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5D4AD0" w:rsidRPr="00B1604C" w:rsidRDefault="005D4AD0" w:rsidP="005D4AD0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p w:rsidR="009079D1" w:rsidRPr="005D4AD0" w:rsidRDefault="009079D1" w:rsidP="005D4AD0"/>
    <w:sectPr w:rsidR="009079D1" w:rsidRPr="005D4AD0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2B3" w:rsidRDefault="000872B3" w:rsidP="00184F9B">
      <w:r>
        <w:separator/>
      </w:r>
    </w:p>
  </w:endnote>
  <w:endnote w:type="continuationSeparator" w:id="0">
    <w:p w:rsidR="000872B3" w:rsidRDefault="000872B3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roman"/>
    <w:notTrueType/>
    <w:pitch w:val="default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D4AD0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D4AD0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D4AD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D4AD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2B3" w:rsidRDefault="000872B3" w:rsidP="00184F9B">
      <w:r>
        <w:separator/>
      </w:r>
    </w:p>
  </w:footnote>
  <w:footnote w:type="continuationSeparator" w:id="0">
    <w:p w:rsidR="000872B3" w:rsidRDefault="000872B3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"/>
  </w:num>
  <w:num w:numId="2">
    <w:abstractNumId w:val="3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mCv6mi17NG1Az9UXlfnweJhAr0bqt7c8p0T2Gq/F/O/aJZTsA/1Pf26p/hlj8+lkkn58YYi6biWhl1ourebe2Q==" w:salt="5IJxg7SdifC8hwCiSrt/O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872B3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E74C0"/>
    <w:rsid w:val="000F2C1E"/>
    <w:rsid w:val="000F32FE"/>
    <w:rsid w:val="000F4DD0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C7945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1D80"/>
    <w:rsid w:val="00492033"/>
    <w:rsid w:val="00492E16"/>
    <w:rsid w:val="00494033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5AFE"/>
    <w:rsid w:val="004F73F5"/>
    <w:rsid w:val="004F7CE4"/>
    <w:rsid w:val="00500BE7"/>
    <w:rsid w:val="00500CB9"/>
    <w:rsid w:val="00501AE8"/>
    <w:rsid w:val="00504FE9"/>
    <w:rsid w:val="00505D5B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4AD0"/>
    <w:rsid w:val="005D6ABF"/>
    <w:rsid w:val="005D6EA2"/>
    <w:rsid w:val="005E0345"/>
    <w:rsid w:val="005E0A9F"/>
    <w:rsid w:val="005E2B70"/>
    <w:rsid w:val="005E3A29"/>
    <w:rsid w:val="005E4D79"/>
    <w:rsid w:val="005F16CF"/>
    <w:rsid w:val="005F4912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390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3F1B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BAA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3BB02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9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uiPriority w:val="99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1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1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character" w:customStyle="1" w:styleId="OdstavekseznamaZnak">
    <w:name w:val="Odstavek seznama Znak"/>
    <w:basedOn w:val="Privzetapisavaodstavka"/>
    <w:link w:val="Odstavekseznama"/>
    <w:uiPriority w:val="1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uiPriority w:val="99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iPriority w:val="99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uiPriority w:val="99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uiPriority w:val="99"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uiPriority w:val="99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uiPriority w:val="99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uiPriority w:val="99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uiPriority w:val="99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uiPriority w:val="99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uiPriority w:val="99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uiPriority w:val="99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uiPriority w:val="99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uiPriority w:val="99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uiPriority w:val="99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uiPriority w:val="99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uiPriority w:val="99"/>
    <w:rsid w:val="009079D1"/>
    <w:pPr>
      <w:numPr>
        <w:ilvl w:val="1"/>
        <w:numId w:val="1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uiPriority w:val="99"/>
    <w:rsid w:val="009079D1"/>
    <w:pPr>
      <w:numPr>
        <w:numId w:val="2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uiPriority w:val="99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uiPriority w:val="99"/>
    <w:rsid w:val="009079D1"/>
    <w:pPr>
      <w:keepNext/>
      <w:numPr>
        <w:numId w:val="3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uiPriority w:val="99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uiPriority w:val="99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uiPriority w:val="99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uiPriority w:val="99"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4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  <w:style w:type="character" w:customStyle="1" w:styleId="Spletnapovezava">
    <w:name w:val="Spletna povezava"/>
    <w:rsid w:val="003C7945"/>
    <w:rPr>
      <w:color w:val="000080"/>
      <w:u w:val="single"/>
    </w:rPr>
  </w:style>
  <w:style w:type="character" w:customStyle="1" w:styleId="Naslov1Znak1">
    <w:name w:val="Naslov 1 Znak1"/>
    <w:aliases w:val="APEK-1 Znak1"/>
    <w:basedOn w:val="Privzetapisavaodstavka"/>
    <w:rsid w:val="003C7945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</w:rPr>
  </w:style>
  <w:style w:type="character" w:customStyle="1" w:styleId="Naslov2Znak1">
    <w:name w:val="Naslov 2 Znak1"/>
    <w:aliases w:val="APEK-2 Znak1"/>
    <w:basedOn w:val="Privzetapisavaodstavka"/>
    <w:uiPriority w:val="9"/>
    <w:semiHidden/>
    <w:rsid w:val="003C7945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character" w:customStyle="1" w:styleId="Naslov3Znak1">
    <w:name w:val="Naslov 3 Znak1"/>
    <w:aliases w:val="APEK-3 Znak1"/>
    <w:basedOn w:val="Privzetapisavaodstavka"/>
    <w:semiHidden/>
    <w:rsid w:val="003C7945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character" w:customStyle="1" w:styleId="GlavaZnak1">
    <w:name w:val="Glava Znak1"/>
    <w:aliases w:val="APEK-4 Znak1"/>
    <w:basedOn w:val="Privzetapisavaodstavka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NogaZnak1">
    <w:name w:val="Noga Znak1"/>
    <w:aliases w:val="APEK-5 Znak1"/>
    <w:basedOn w:val="Privzetapisavaodstavka"/>
    <w:uiPriority w:val="99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TelobesedilaZnak1">
    <w:name w:val="Telo besedila Znak1"/>
    <w:aliases w:val="Bulets Znak1"/>
    <w:basedOn w:val="Privzetapisavaodstavka"/>
    <w:uiPriority w:val="99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F7C16-7892-4E3C-96EF-31D107D62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1</TotalTime>
  <Pages>1</Pages>
  <Words>117</Words>
  <Characters>671</Characters>
  <Application>Microsoft Office Word</Application>
  <DocSecurity>8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2</cp:revision>
  <cp:lastPrinted>2018-04-25T10:53:00Z</cp:lastPrinted>
  <dcterms:created xsi:type="dcterms:W3CDTF">2018-06-08T13:26:00Z</dcterms:created>
  <dcterms:modified xsi:type="dcterms:W3CDTF">2018-06-08T13:26:00Z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